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3C5B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JOOS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16E6166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B6716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E9972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56E19E2D" w14:textId="1A482884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>
        <w:rPr>
          <w:rFonts w:ascii="Times New Roman" w:hAnsi="Times New Roman" w:cs="Times New Roman"/>
          <w:sz w:val="24"/>
          <w:szCs w:val="24"/>
        </w:rPr>
        <w:t>Gloucestershire.</w:t>
      </w:r>
    </w:p>
    <w:p w14:paraId="287E169D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p.115)</w:t>
      </w:r>
    </w:p>
    <w:p w14:paraId="08365EF4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568EB" w14:textId="77777777" w:rsidR="00D42E40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6D4A5" w14:textId="77777777" w:rsidR="00D42E40" w:rsidRPr="00680D2B" w:rsidRDefault="00D42E40" w:rsidP="00D42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0A0D4E5D" w14:textId="2F48662E" w:rsidR="00BA00AB" w:rsidRPr="00D42E4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42E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5211F" w14:textId="77777777" w:rsidR="00D42E40" w:rsidRDefault="00D42E40" w:rsidP="009139A6">
      <w:r>
        <w:separator/>
      </w:r>
    </w:p>
  </w:endnote>
  <w:endnote w:type="continuationSeparator" w:id="0">
    <w:p w14:paraId="507A1A23" w14:textId="77777777" w:rsidR="00D42E40" w:rsidRDefault="00D42E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C5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B6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E6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3FE48" w14:textId="77777777" w:rsidR="00D42E40" w:rsidRDefault="00D42E40" w:rsidP="009139A6">
      <w:r>
        <w:separator/>
      </w:r>
    </w:p>
  </w:footnote>
  <w:footnote w:type="continuationSeparator" w:id="0">
    <w:p w14:paraId="23E47028" w14:textId="77777777" w:rsidR="00D42E40" w:rsidRDefault="00D42E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634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2B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60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E4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42E4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EBDB1"/>
  <w15:chartTrackingRefBased/>
  <w15:docId w15:val="{F179B0A3-2327-4E69-AE84-8EC8C4CB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2021-05-06T21:14:00Z</dcterms:created>
  <dcterms:modified xsi:type="dcterms:W3CDTF">2021-05-06T21:15:00Z</dcterms:modified>
</cp:coreProperties>
</file>